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3AE4A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OSBARN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3C22945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Northampton. Saddler.</w:t>
      </w:r>
    </w:p>
    <w:p w14:paraId="6AB6147B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3C9969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62C1C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5C66F547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4DC8D17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DA590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5690B" w14:textId="77777777" w:rsidR="004646D8" w:rsidRDefault="004646D8" w:rsidP="004646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2022</w:t>
      </w:r>
    </w:p>
    <w:p w14:paraId="259967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6A828" w14:textId="77777777" w:rsidR="004646D8" w:rsidRDefault="004646D8" w:rsidP="009139A6">
      <w:r>
        <w:separator/>
      </w:r>
    </w:p>
  </w:endnote>
  <w:endnote w:type="continuationSeparator" w:id="0">
    <w:p w14:paraId="07C53C87" w14:textId="77777777" w:rsidR="004646D8" w:rsidRDefault="004646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08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61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86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05421" w14:textId="77777777" w:rsidR="004646D8" w:rsidRDefault="004646D8" w:rsidP="009139A6">
      <w:r>
        <w:separator/>
      </w:r>
    </w:p>
  </w:footnote>
  <w:footnote w:type="continuationSeparator" w:id="0">
    <w:p w14:paraId="41F01CF9" w14:textId="77777777" w:rsidR="004646D8" w:rsidRDefault="004646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23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CD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3D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D8"/>
    <w:rsid w:val="000666E0"/>
    <w:rsid w:val="002510B7"/>
    <w:rsid w:val="004646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91B44"/>
  <w15:chartTrackingRefBased/>
  <w15:docId w15:val="{5C92271C-5C91-4BD5-A7CB-DD1DADD6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46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2022-01-30T19:51:00Z</dcterms:created>
  <dcterms:modified xsi:type="dcterms:W3CDTF">2022-01-30T19:52:00Z</dcterms:modified>
</cp:coreProperties>
</file>